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D3946">
        <w:rPr>
          <w:rFonts w:asciiTheme="majorBidi" w:hAnsiTheme="majorBidi" w:cstheme="majorBidi"/>
          <w:b/>
          <w:bCs/>
          <w:sz w:val="36"/>
          <w:szCs w:val="36"/>
          <w:rtl/>
        </w:rPr>
        <w:t>جامعة بوليتكنك فلسطين</w:t>
      </w:r>
    </w:p>
    <w:p w:rsidR="00BF403E" w:rsidRPr="00AD3946" w:rsidRDefault="00BF403E" w:rsidP="00AD3946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bookmarkStart w:id="0" w:name="_GoBack"/>
      <w:bookmarkEnd w:id="0"/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36994A7E" wp14:editId="31CB9380">
            <wp:extent cx="1146175" cy="11398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كلية الهندسة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دائرة الهندسة المدنية والمعمارية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مقدمة مشروع تخرج بعنوان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AD3946">
        <w:rPr>
          <w:rFonts w:asciiTheme="majorBidi" w:hAnsiTheme="majorBidi" w:cstheme="majorBidi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كلية الهندسة المعمارية والفنون التطبيقية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فريق العمل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سجا عدنان السيد احمد                              وعد ماجد قرجة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إشراف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AD3946">
        <w:rPr>
          <w:rFonts w:asciiTheme="majorBidi" w:hAnsiTheme="majorBidi" w:cstheme="majorBidi"/>
          <w:b/>
          <w:bCs/>
          <w:sz w:val="32"/>
          <w:szCs w:val="32"/>
          <w:rtl/>
        </w:rPr>
        <w:t>د.غسان جودة الدويك</w:t>
      </w: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AD3946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D3946">
        <w:rPr>
          <w:rFonts w:asciiTheme="majorBidi" w:hAnsiTheme="majorBidi" w:cstheme="majorBidi"/>
          <w:b/>
          <w:bCs/>
          <w:sz w:val="28"/>
          <w:szCs w:val="28"/>
          <w:rtl/>
        </w:rPr>
        <w:t>الخليل – فلسطين</w:t>
      </w:r>
    </w:p>
    <w:p w:rsidR="00BF403E" w:rsidRPr="00AD3946" w:rsidRDefault="00AD3946" w:rsidP="00AD3946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AD3946">
        <w:rPr>
          <w:rFonts w:asciiTheme="majorBidi" w:hAnsiTheme="majorBidi" w:cstheme="majorBidi"/>
          <w:b/>
          <w:bCs/>
          <w:sz w:val="28"/>
          <w:szCs w:val="28"/>
        </w:rPr>
        <w:t>12/2017</w:t>
      </w:r>
    </w:p>
    <w:p w:rsidR="00BF403E" w:rsidRPr="00AD3946" w:rsidRDefault="00BF403E" w:rsidP="00AD3946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BF403E" w:rsidRDefault="00BF403E" w:rsidP="00BF403E">
      <w:pPr>
        <w:rPr>
          <w:rtl/>
        </w:rPr>
      </w:pPr>
    </w:p>
    <w:p w:rsidR="00596A24" w:rsidRPr="005B4122" w:rsidRDefault="00596A24" w:rsidP="00596A24">
      <w:pPr>
        <w:jc w:val="right"/>
        <w:rPr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596A24" w:rsidRPr="005B4122" w:rsidRDefault="00596A24" w:rsidP="00596A24">
      <w:pPr>
        <w:jc w:val="center"/>
        <w:rPr>
          <w:rFonts w:ascii="Times New Roman" w:hAnsi="Times New Roman" w:cs="Times New Roman"/>
          <w:b/>
          <w:bCs/>
          <w:color w:val="C40808"/>
          <w:sz w:val="44"/>
          <w:szCs w:val="44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5B4122">
        <w:rPr>
          <w:rFonts w:ascii="Times New Roman" w:hAnsi="Times New Roman" w:cs="Times New Roman"/>
          <w:b/>
          <w:bCs/>
          <w:color w:val="C40808"/>
          <w:sz w:val="44"/>
          <w:szCs w:val="44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الفصل الأول</w:t>
      </w:r>
    </w:p>
    <w:p w:rsidR="00596A24" w:rsidRDefault="00596A24" w:rsidP="00596A24">
      <w:pPr>
        <w:jc w:val="right"/>
        <w:rPr>
          <w:rtl/>
        </w:rPr>
      </w:pPr>
      <w:r w:rsidRPr="005B4122">
        <w:rPr>
          <w:rFonts w:ascii="Times New Roman" w:hAnsi="Times New Roman" w:cs="Times New Roman" w:hint="cs"/>
          <w:b/>
          <w:bCs/>
          <w:color w:val="C40808"/>
          <w:sz w:val="44"/>
          <w:szCs w:val="44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                                مـ</w:t>
      </w:r>
      <w:r w:rsidR="005B4122">
        <w:rPr>
          <w:rFonts w:ascii="Times New Roman" w:hAnsi="Times New Roman" w:cs="Times New Roman" w:hint="cs"/>
          <w:b/>
          <w:bCs/>
          <w:color w:val="C40808"/>
          <w:sz w:val="44"/>
          <w:szCs w:val="44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ــ</w:t>
      </w:r>
      <w:r w:rsidRPr="005B4122">
        <w:rPr>
          <w:rFonts w:ascii="Times New Roman" w:hAnsi="Times New Roman" w:cs="Times New Roman" w:hint="cs"/>
          <w:b/>
          <w:bCs/>
          <w:color w:val="C40808"/>
          <w:sz w:val="44"/>
          <w:szCs w:val="44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ــقدمـة </w:t>
      </w:r>
    </w:p>
    <w:p w:rsidR="00596A24" w:rsidRDefault="00596A24" w:rsidP="00596A24">
      <w:pPr>
        <w:jc w:val="right"/>
        <w:rPr>
          <w:rtl/>
        </w:rPr>
      </w:pPr>
    </w:p>
    <w:p w:rsidR="00121424" w:rsidRDefault="00121424" w:rsidP="00596A24">
      <w:pPr>
        <w:jc w:val="right"/>
        <w:rPr>
          <w:rtl/>
        </w:rPr>
      </w:pPr>
    </w:p>
    <w:p w:rsidR="00596A24" w:rsidRDefault="00596A24" w:rsidP="00596A24">
      <w:pPr>
        <w:jc w:val="right"/>
        <w:rPr>
          <w:rtl/>
        </w:rPr>
      </w:pPr>
    </w:p>
    <w:p w:rsidR="005B4122" w:rsidRDefault="005B4122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Default="00BF403E" w:rsidP="00596A24">
      <w:pPr>
        <w:jc w:val="right"/>
        <w:rPr>
          <w:rtl/>
        </w:rPr>
      </w:pPr>
    </w:p>
    <w:p w:rsidR="00BF403E" w:rsidRPr="005B4122" w:rsidRDefault="00BF403E" w:rsidP="00596A24">
      <w:pPr>
        <w:jc w:val="right"/>
        <w:rPr>
          <w:rFonts w:ascii="Times New Roman" w:hAnsi="Times New Roman" w:cs="Times New Roman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5B4122" w:rsidRPr="005B4122" w:rsidRDefault="005B4122" w:rsidP="005B4122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5B4122">
        <w:rPr>
          <w:rFonts w:ascii="Times New Roman" w:hAnsi="Times New Roman" w:cs="Times New Roman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الــــفــــصـــــل الثاني</w:t>
      </w:r>
    </w:p>
    <w:p w:rsidR="00596A24" w:rsidRPr="005B4122" w:rsidRDefault="005B4122" w:rsidP="005B4122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>
        <w:rPr>
          <w:rFonts w:ascii="Times New Roman" w:hAnsi="Times New Roman" w:cs="Times New Roman" w:hint="cs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                      </w:t>
      </w:r>
      <w:r w:rsidRPr="005B4122">
        <w:rPr>
          <w:rFonts w:ascii="Times New Roman" w:hAnsi="Times New Roman" w:cs="Times New Roman"/>
          <w:b/>
          <w:bCs/>
          <w:color w:val="C00000"/>
          <w:sz w:val="36"/>
          <w:szCs w:val="36"/>
          <w:rtl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لمحة عامة عن كليات العمارة والفنون التطبيقية</w:t>
      </w:r>
    </w:p>
    <w:p w:rsidR="00596A24" w:rsidRPr="005B4122" w:rsidRDefault="00596A24" w:rsidP="00596A24">
      <w:pPr>
        <w:rPr>
          <w:rFonts w:ascii="Times New Roman" w:hAnsi="Times New Roman" w:cs="Times New Roman"/>
          <w:b/>
          <w:bCs/>
          <w:color w:val="C00000"/>
          <w:sz w:val="36"/>
          <w:szCs w:val="36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596A24" w:rsidRPr="005B4122" w:rsidRDefault="00596A24" w:rsidP="00596A24">
      <w:pPr>
        <w:rPr>
          <w:rFonts w:ascii="Times New Roman" w:hAnsi="Times New Roman" w:cs="Times New Roman"/>
          <w:b/>
          <w:bCs/>
          <w:color w:val="C00000"/>
          <w:sz w:val="36"/>
          <w:szCs w:val="36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596A24" w:rsidRDefault="00596A24" w:rsidP="00596A24">
      <w:pPr>
        <w:rPr>
          <w:rtl/>
        </w:rPr>
      </w:pPr>
    </w:p>
    <w:p w:rsidR="00436692" w:rsidRDefault="00436692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tl/>
        </w:rPr>
      </w:pPr>
    </w:p>
    <w:p w:rsidR="00BF403E" w:rsidRDefault="00BF403E" w:rsidP="00436692">
      <w:pPr>
        <w:jc w:val="center"/>
        <w:rPr>
          <w:rFonts w:asciiTheme="majorBidi" w:hAnsiTheme="majorBidi" w:cstheme="majorBidi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436692" w:rsidRPr="00436692" w:rsidRDefault="00436692" w:rsidP="00436692">
      <w:pPr>
        <w:jc w:val="center"/>
        <w:rPr>
          <w:rFonts w:asciiTheme="majorBidi" w:hAnsiTheme="majorBidi" w:cstheme="majorBidi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436692" w:rsidRPr="00436692" w:rsidRDefault="00436692" w:rsidP="00436692">
      <w:pPr>
        <w:jc w:val="center"/>
        <w:rPr>
          <w:rFonts w:asciiTheme="majorBidi" w:hAnsiTheme="majorBidi" w:cstheme="majorBidi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436692">
        <w:rPr>
          <w:rFonts w:asciiTheme="majorBidi" w:hAnsiTheme="majorBidi" w:cstheme="majorBidi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الــــفــــصـــــل الرابع</w:t>
      </w:r>
    </w:p>
    <w:p w:rsidR="00436692" w:rsidRPr="00436692" w:rsidRDefault="00436692" w:rsidP="00436692">
      <w:pPr>
        <w:jc w:val="center"/>
        <w:rPr>
          <w:rFonts w:asciiTheme="majorBidi" w:hAnsiTheme="majorBidi" w:cstheme="majorBidi"/>
          <w:b/>
          <w:bCs/>
          <w:color w:val="C40808"/>
          <w:sz w:val="36"/>
          <w:szCs w:val="36"/>
          <w:rtl/>
          <w:lang w:bidi="ar-JO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436692">
        <w:rPr>
          <w:rFonts w:asciiTheme="majorBidi" w:hAnsiTheme="majorBidi" w:cstheme="majorBidi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الحالات الدراسية</w:t>
      </w:r>
      <w:r>
        <w:rPr>
          <w:rFonts w:asciiTheme="majorBidi" w:hAnsiTheme="majorBidi" w:cstheme="majorBidi"/>
          <w:b/>
          <w:bCs/>
          <w:color w:val="C40808"/>
          <w:sz w:val="36"/>
          <w:szCs w:val="36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</w:t>
      </w:r>
      <w:r>
        <w:rPr>
          <w:rFonts w:asciiTheme="majorBidi" w:hAnsiTheme="majorBidi" w:cstheme="majorBidi" w:hint="cs"/>
          <w:b/>
          <w:bCs/>
          <w:color w:val="C40808"/>
          <w:sz w:val="36"/>
          <w:szCs w:val="36"/>
          <w:rtl/>
          <w:lang w:bidi="ar-JO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</w:t>
      </w:r>
    </w:p>
    <w:p w:rsidR="00596A24" w:rsidRDefault="00596A24" w:rsidP="00436692">
      <w:pPr>
        <w:jc w:val="center"/>
      </w:pPr>
    </w:p>
    <w:p w:rsidR="00596A24" w:rsidRDefault="00596A24" w:rsidP="00596A24"/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>
      <w:pPr>
        <w:rPr>
          <w:rtl/>
        </w:rPr>
      </w:pPr>
    </w:p>
    <w:p w:rsidR="00BF403E" w:rsidRDefault="00BF403E" w:rsidP="00596A24"/>
    <w:p w:rsidR="00596A24" w:rsidRDefault="00596A24" w:rsidP="00596A24"/>
    <w:p w:rsidR="00407DE5" w:rsidRPr="00407DE5" w:rsidRDefault="00407DE5" w:rsidP="00407DE5">
      <w:pPr>
        <w:jc w:val="center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407DE5"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الــــفــــصـــــل الثالث</w:t>
      </w:r>
    </w:p>
    <w:p w:rsidR="00596A24" w:rsidRDefault="00407DE5" w:rsidP="00407DE5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407DE5">
        <w:rPr>
          <w:rFonts w:ascii="Times New Roman" w:hAnsi="Times New Roman" w:cs="Times New Roman"/>
          <w:b/>
          <w:bCs/>
          <w:color w:val="C40808"/>
          <w:sz w:val="36"/>
          <w:szCs w:val="36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                                 </w:t>
      </w:r>
      <w:r w:rsidRPr="00407DE5">
        <w:rPr>
          <w:rFonts w:ascii="Times New Roman" w:hAnsi="Times New Roman" w:cs="Times New Roman" w:hint="cs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                                               </w:t>
      </w:r>
      <w:r>
        <w:rPr>
          <w:rFonts w:ascii="Times New Roman" w:hAnsi="Times New Roman" w:cs="Times New Roman" w:hint="cs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                   </w:t>
      </w:r>
      <w:r w:rsidRPr="00407DE5">
        <w:rPr>
          <w:rFonts w:ascii="Times New Roman" w:hAnsi="Times New Roman" w:cs="Times New Roman" w:hint="cs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</w:t>
      </w:r>
      <w:r w:rsidRPr="00407DE5"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الأسس والمعايير التخطيطية و التصميمية</w:t>
      </w:r>
    </w:p>
    <w:p w:rsidR="004D5723" w:rsidRDefault="004D5723" w:rsidP="00407DE5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4D5723" w:rsidRDefault="004D5723" w:rsidP="00407DE5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4D5723" w:rsidRDefault="004D5723" w:rsidP="00407DE5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Pr="00BF403E" w:rsidRDefault="00BF403E" w:rsidP="00BF403E">
      <w:pPr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Pr="00BF403E" w:rsidRDefault="00BF403E" w:rsidP="00BF403E">
      <w:pPr>
        <w:jc w:val="center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BF403E"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الــــفــــصـــــل الخامس</w:t>
      </w:r>
    </w:p>
    <w:p w:rsidR="000D4B25" w:rsidRPr="00407DE5" w:rsidRDefault="00BF403E" w:rsidP="00BF403E">
      <w:pPr>
        <w:jc w:val="center"/>
        <w:rPr>
          <w:rFonts w:ascii="Times New Roman" w:hAnsi="Times New Roman" w:cs="Times New Roman"/>
          <w:b/>
          <w:bCs/>
          <w:color w:val="C40808"/>
          <w:sz w:val="36"/>
          <w:szCs w:val="36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>
        <w:rPr>
          <w:rFonts w:ascii="Times New Roman" w:hAnsi="Times New Roman" w:cs="Times New Roman" w:hint="cs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</w:t>
      </w:r>
      <w:r w:rsidRPr="00BF403E"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تحليل الموقع</w:t>
      </w:r>
      <w:r w:rsidRPr="00BF403E">
        <w:rPr>
          <w:rFonts w:ascii="Times New Roman" w:hAnsi="Times New Roman" w:cs="Times New Roman"/>
          <w:b/>
          <w:bCs/>
          <w:color w:val="C40808"/>
          <w:sz w:val="36"/>
          <w:szCs w:val="36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</w:t>
      </w:r>
      <w:r>
        <w:rPr>
          <w:rFonts w:ascii="Times New Roman" w:hAnsi="Times New Roman" w:cs="Times New Roman" w:hint="cs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</w:t>
      </w:r>
    </w:p>
    <w:p w:rsidR="00BF403E" w:rsidRDefault="00BF403E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BF403E" w:rsidRDefault="00BF403E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Pr="00966B39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</w:p>
    <w:p w:rsidR="00966B39" w:rsidRPr="00966B39" w:rsidRDefault="00966B39" w:rsidP="00966B39">
      <w:pPr>
        <w:jc w:val="center"/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966B39"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الــــفــــصـــــل السادس</w:t>
      </w:r>
    </w:p>
    <w:p w:rsidR="00BF403E" w:rsidRPr="00407DE5" w:rsidRDefault="00966B39" w:rsidP="00966B39">
      <w:pPr>
        <w:jc w:val="right"/>
        <w:rPr>
          <w:rFonts w:ascii="Times New Roman" w:hAnsi="Times New Roman" w:cs="Times New Roman"/>
          <w:b/>
          <w:bCs/>
          <w:color w:val="C40808"/>
          <w:sz w:val="36"/>
          <w:szCs w:val="36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</w:pPr>
      <w:r w:rsidRPr="00966B39">
        <w:rPr>
          <w:rFonts w:ascii="Times New Roman" w:hAnsi="Times New Roman" w:cs="Times New Roman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>برنامج المشروع</w:t>
      </w:r>
      <w:r w:rsidRPr="00966B39">
        <w:rPr>
          <w:rFonts w:ascii="Times New Roman" w:hAnsi="Times New Roman" w:cs="Times New Roman"/>
          <w:b/>
          <w:bCs/>
          <w:color w:val="C40808"/>
          <w:sz w:val="36"/>
          <w:szCs w:val="36"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</w:t>
      </w:r>
      <w:r>
        <w:rPr>
          <w:rFonts w:ascii="Times New Roman" w:hAnsi="Times New Roman" w:cs="Times New Roman" w:hint="cs"/>
          <w:b/>
          <w:bCs/>
          <w:color w:val="C40808"/>
          <w:sz w:val="36"/>
          <w:szCs w:val="36"/>
          <w:rtl/>
          <w14:textFill>
            <w14:gradFill>
              <w14:gsLst>
                <w14:gs w14:pos="0">
                  <w14:srgbClr w14:val="C40808">
                    <w14:shade w14:val="30000"/>
                    <w14:satMod w14:val="115000"/>
                  </w14:srgbClr>
                </w14:gs>
                <w14:gs w14:pos="50000">
                  <w14:srgbClr w14:val="C40808">
                    <w14:shade w14:val="67500"/>
                    <w14:satMod w14:val="115000"/>
                  </w14:srgbClr>
                </w14:gs>
                <w14:gs w14:pos="100000">
                  <w14:srgbClr w14:val="C40808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                                                     </w:t>
      </w:r>
    </w:p>
    <w:sectPr w:rsidR="00BF403E" w:rsidRPr="00407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846"/>
    <w:rsid w:val="000D4B25"/>
    <w:rsid w:val="00121424"/>
    <w:rsid w:val="00407DE5"/>
    <w:rsid w:val="00436692"/>
    <w:rsid w:val="004D5723"/>
    <w:rsid w:val="00596A24"/>
    <w:rsid w:val="005B4122"/>
    <w:rsid w:val="00655D7C"/>
    <w:rsid w:val="007317CE"/>
    <w:rsid w:val="0074594D"/>
    <w:rsid w:val="00781846"/>
    <w:rsid w:val="007C5E50"/>
    <w:rsid w:val="00966B39"/>
    <w:rsid w:val="00AD3946"/>
    <w:rsid w:val="00BF403E"/>
    <w:rsid w:val="00FD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9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1601;&#1575;&#1610;&#1606;&#1604;%20&#1605;&#1602;&#1583;&#1605;&#1577;\&#1575;&#1604;&#1601;&#1589;&#1608;&#1604;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الفصول </Template>
  <TotalTime>4</TotalTime>
  <Pages>7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cp:lastPrinted>2017-12-19T22:24:00Z</cp:lastPrinted>
  <dcterms:created xsi:type="dcterms:W3CDTF">2017-12-19T18:54:00Z</dcterms:created>
  <dcterms:modified xsi:type="dcterms:W3CDTF">2017-12-19T22:24:00Z</dcterms:modified>
</cp:coreProperties>
</file>